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32B2ABE2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CONADIS-DAF-CM-2025-00</w:t>
                                    </w:r>
                                    <w:r w:rsidR="00701F2C">
                                      <w:rPr>
                                        <w:rStyle w:val="Style2"/>
                                        <w:sz w:val="18"/>
                                      </w:rPr>
                                      <w:t>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32B2ABE2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CONADIS-DAF-CM-2025-00</w:t>
                              </w:r>
                              <w:r w:rsidR="00701F2C">
                                <w:rPr>
                                  <w:rStyle w:val="Style2"/>
                                  <w:sz w:val="18"/>
                                </w:rPr>
                                <w:t>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931B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931BC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931BC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897A5" w14:textId="77777777" w:rsidR="00931BC2" w:rsidRDefault="00931BC2" w:rsidP="001007E7">
      <w:pPr>
        <w:spacing w:after="0" w:line="240" w:lineRule="auto"/>
      </w:pPr>
      <w:r>
        <w:separator/>
      </w:r>
    </w:p>
  </w:endnote>
  <w:endnote w:type="continuationSeparator" w:id="0">
    <w:p w14:paraId="40950F12" w14:textId="77777777" w:rsidR="00931BC2" w:rsidRDefault="00931BC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6328" w14:textId="77777777" w:rsidR="00931BC2" w:rsidRDefault="00931BC2" w:rsidP="001007E7">
      <w:pPr>
        <w:spacing w:after="0" w:line="240" w:lineRule="auto"/>
      </w:pPr>
      <w:r>
        <w:separator/>
      </w:r>
    </w:p>
  </w:footnote>
  <w:footnote w:type="continuationSeparator" w:id="0">
    <w:p w14:paraId="0E7A5B0D" w14:textId="77777777" w:rsidR="00931BC2" w:rsidRDefault="00931BC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3190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01F2C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31BC2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110</Words>
  <Characters>900</Characters>
  <Application>Microsoft Office Word</Application>
  <DocSecurity>0</DocSecurity>
  <Lines>34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6</cp:revision>
  <cp:lastPrinted>2011-03-04T18:48:00Z</cp:lastPrinted>
  <dcterms:created xsi:type="dcterms:W3CDTF">2025-06-30T22:42:00Z</dcterms:created>
  <dcterms:modified xsi:type="dcterms:W3CDTF">2026-04-13T14:24:00Z</dcterms:modified>
</cp:coreProperties>
</file>